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r>
              <w:t xml:space="preserve">Приложение 8 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r>
              <w:t xml:space="preserve">от  </w:t>
            </w:r>
            <w:r>
              <w:rPr>
                <w:lang w:val="en-US"/>
              </w:rPr>
              <w:t xml:space="preserve">             </w:t>
            </w:r>
            <w:r>
              <w:t xml:space="preserve">№ 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</w:tr>
      <w:tr w:rsidR="00617B1A" w:rsidTr="00617B1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  <w:rPr>
                <w:lang w:val="en-US"/>
              </w:rPr>
            </w:pPr>
            <w:r>
              <w:t xml:space="preserve">Источники финансирования дефицита бюджета муниципального образования «Город Саратов» на 2023 год </w:t>
            </w:r>
          </w:p>
          <w:p w:rsidR="00617B1A" w:rsidRDefault="00617B1A" w:rsidP="0087571F">
            <w:pPr>
              <w:jc w:val="center"/>
            </w:pPr>
            <w:r>
              <w:t>и на плановый период 2024 и 2025 годов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тыс. руб.</w:t>
            </w:r>
          </w:p>
        </w:tc>
      </w:tr>
      <w:tr w:rsidR="00617B1A" w:rsidTr="00617B1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2025 год</w:t>
            </w:r>
          </w:p>
        </w:tc>
      </w:tr>
      <w:tr w:rsidR="00617B1A" w:rsidTr="00617B1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1A" w:rsidRDefault="00617B1A" w:rsidP="0087571F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/>
        </w:tc>
      </w:tr>
    </w:tbl>
    <w:p w:rsidR="00617B1A" w:rsidRPr="00617B1A" w:rsidRDefault="00617B1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617B1A" w:rsidTr="00617B1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B1A" w:rsidRDefault="00617B1A" w:rsidP="0087571F">
            <w:pPr>
              <w:jc w:val="center"/>
            </w:pPr>
            <w:r>
              <w:t>5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7B1A" w:rsidRDefault="00617B1A" w:rsidP="0087571F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168 643,1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168 643,1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2 668 643,1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2 717 066,7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2 668 643,1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2 717 066,7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-2 200 000,0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-2 200 000,0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1 000 000,0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1 000 000,0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1 000 000,0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-1 517 066,7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-1 517 066,7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617B1A" w:rsidRDefault="00617B1A" w:rsidP="0087571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-1 000 000,0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17B1A" w:rsidRDefault="00617B1A" w:rsidP="0087571F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17B1A" w:rsidRDefault="00617B1A" w:rsidP="0087571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-517 066,7</w:t>
            </w:r>
          </w:p>
        </w:tc>
      </w:tr>
      <w:tr w:rsidR="00617B1A" w:rsidTr="00617B1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</w:tr>
      <w:tr w:rsidR="00617B1A" w:rsidTr="00617B1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</w:tr>
      <w:tr w:rsidR="00617B1A" w:rsidTr="00617B1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</w:tr>
      <w:tr w:rsidR="00617B1A" w:rsidTr="00617B1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</w:tr>
      <w:tr w:rsidR="00617B1A" w:rsidTr="00617B1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B1A" w:rsidRDefault="00617B1A" w:rsidP="0087571F">
            <w:pPr>
              <w:jc w:val="right"/>
            </w:pPr>
            <w:r>
              <w:t>А.С. Струков</w:t>
            </w:r>
          </w:p>
        </w:tc>
      </w:tr>
    </w:tbl>
    <w:p w:rsidR="00617B1A" w:rsidRPr="00D97523" w:rsidRDefault="00617B1A" w:rsidP="00617B1A"/>
    <w:p w:rsidR="00E2598B" w:rsidRPr="00617B1A" w:rsidRDefault="00E2598B" w:rsidP="00617B1A"/>
    <w:sectPr w:rsidR="00E2598B" w:rsidRPr="00617B1A" w:rsidSect="00617B1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9E2" w:rsidRDefault="000379E2" w:rsidP="00617B1A">
      <w:r>
        <w:separator/>
      </w:r>
    </w:p>
  </w:endnote>
  <w:endnote w:type="continuationSeparator" w:id="1">
    <w:p w:rsidR="000379E2" w:rsidRDefault="000379E2" w:rsidP="00617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9E2" w:rsidRDefault="000379E2" w:rsidP="00617B1A">
      <w:r>
        <w:separator/>
      </w:r>
    </w:p>
  </w:footnote>
  <w:footnote w:type="continuationSeparator" w:id="1">
    <w:p w:rsidR="000379E2" w:rsidRDefault="000379E2" w:rsidP="00617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B1A" w:rsidRDefault="001C3C72" w:rsidP="008B3E6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7B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7B1A" w:rsidRDefault="00617B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B1A" w:rsidRDefault="001C3C72" w:rsidP="008B3E6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7B1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0EEB">
      <w:rPr>
        <w:rStyle w:val="a7"/>
        <w:noProof/>
      </w:rPr>
      <w:t>2</w:t>
    </w:r>
    <w:r>
      <w:rPr>
        <w:rStyle w:val="a7"/>
      </w:rPr>
      <w:fldChar w:fldCharType="end"/>
    </w:r>
  </w:p>
  <w:p w:rsidR="00617B1A" w:rsidRDefault="00617B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17B1A"/>
    <w:rsid w:val="000379E2"/>
    <w:rsid w:val="001C3C72"/>
    <w:rsid w:val="002C3F39"/>
    <w:rsid w:val="00617B1A"/>
    <w:rsid w:val="006808C6"/>
    <w:rsid w:val="008030C0"/>
    <w:rsid w:val="00A24CAF"/>
    <w:rsid w:val="00B912FD"/>
    <w:rsid w:val="00E2598B"/>
    <w:rsid w:val="00F00EEB"/>
    <w:rsid w:val="00F57E5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7B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7B1A"/>
  </w:style>
  <w:style w:type="paragraph" w:styleId="a5">
    <w:name w:val="footer"/>
    <w:basedOn w:val="a"/>
    <w:link w:val="a6"/>
    <w:uiPriority w:val="99"/>
    <w:semiHidden/>
    <w:unhideWhenUsed/>
    <w:rsid w:val="00617B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B1A"/>
  </w:style>
  <w:style w:type="character" w:styleId="a7">
    <w:name w:val="page number"/>
    <w:basedOn w:val="a0"/>
    <w:uiPriority w:val="99"/>
    <w:semiHidden/>
    <w:unhideWhenUsed/>
    <w:rsid w:val="00617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2</cp:revision>
  <dcterms:created xsi:type="dcterms:W3CDTF">2022-10-24T08:43:00Z</dcterms:created>
  <dcterms:modified xsi:type="dcterms:W3CDTF">2022-10-24T08:43:00Z</dcterms:modified>
</cp:coreProperties>
</file>